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F4A" w:rsidRPr="007F152B" w:rsidRDefault="009F70FE">
      <w:pPr>
        <w:pStyle w:val="AL2Modtageradresse"/>
        <w:framePr w:wrap="notBeside" w:y="2319"/>
        <w:rPr>
          <w:rFonts w:ascii="Arial" w:hAnsi="Arial"/>
          <w:b/>
          <w:sz w:val="20"/>
        </w:rPr>
      </w:pPr>
      <w:r w:rsidRPr="007F152B">
        <w:rPr>
          <w:rFonts w:ascii="Arial" w:hAnsi="Arial"/>
          <w:b/>
          <w:sz w:val="20"/>
        </w:rPr>
        <w:t>Til beboerne i Langkærparken afd. 111</w:t>
      </w:r>
    </w:p>
    <w:p w:rsidR="00E81F4A" w:rsidRPr="007F152B" w:rsidRDefault="009F70FE">
      <w:pPr>
        <w:pStyle w:val="AL2Modtageradresse"/>
        <w:framePr w:wrap="notBeside" w:y="2319"/>
        <w:rPr>
          <w:rFonts w:ascii="Arial" w:hAnsi="Arial"/>
          <w:b/>
          <w:sz w:val="20"/>
        </w:rPr>
      </w:pPr>
      <w:r w:rsidRPr="007F152B">
        <w:rPr>
          <w:rFonts w:ascii="Arial" w:hAnsi="Arial"/>
          <w:b/>
          <w:sz w:val="20"/>
        </w:rPr>
        <w:t>Blok</w:t>
      </w:r>
      <w:r w:rsidR="00593AC1">
        <w:rPr>
          <w:rFonts w:ascii="Arial" w:hAnsi="Arial"/>
          <w:b/>
          <w:sz w:val="20"/>
        </w:rPr>
        <w:t xml:space="preserve"> 25</w:t>
      </w:r>
    </w:p>
    <w:p w:rsidR="009F70FE" w:rsidRDefault="005B5A58">
      <w:pPr>
        <w:pStyle w:val="AL2Modtageradresse"/>
        <w:framePr w:wrap="notBeside" w:y="2319"/>
        <w:rPr>
          <w:rFonts w:ascii="Arial" w:hAnsi="Arial"/>
        </w:rPr>
      </w:pPr>
      <w:r>
        <w:rPr>
          <w:rFonts w:ascii="Arial" w:hAnsi="Arial"/>
          <w:b/>
          <w:sz w:val="20"/>
        </w:rPr>
        <w:t>Haurumsvej</w:t>
      </w:r>
      <w:r w:rsidR="00D82AA9">
        <w:rPr>
          <w:rFonts w:ascii="Arial" w:hAnsi="Arial"/>
          <w:b/>
          <w:sz w:val="20"/>
        </w:rPr>
        <w:t xml:space="preserve"> </w:t>
      </w:r>
      <w:r w:rsidR="00035AEE">
        <w:rPr>
          <w:rFonts w:ascii="Arial" w:hAnsi="Arial"/>
          <w:b/>
          <w:sz w:val="20"/>
        </w:rPr>
        <w:t>9,</w:t>
      </w:r>
      <w:bookmarkStart w:id="0" w:name="_GoBack"/>
      <w:bookmarkEnd w:id="0"/>
      <w:r w:rsidR="00035AEE">
        <w:rPr>
          <w:rFonts w:ascii="Arial" w:hAnsi="Arial"/>
          <w:b/>
          <w:sz w:val="20"/>
        </w:rPr>
        <w:t xml:space="preserve"> 11 og </w:t>
      </w:r>
      <w:r w:rsidR="00593AC1">
        <w:rPr>
          <w:rFonts w:ascii="Arial" w:hAnsi="Arial"/>
          <w:b/>
          <w:sz w:val="20"/>
        </w:rPr>
        <w:t>13</w:t>
      </w:r>
    </w:p>
    <w:p w:rsidR="009F70FE" w:rsidRPr="009F70FE" w:rsidRDefault="009F70FE" w:rsidP="009F70FE">
      <w:pPr>
        <w:pStyle w:val="AL2normal"/>
        <w:framePr w:w="7380" w:h="2268" w:wrap="notBeside" w:vAnchor="page" w:hAnchor="page" w:x="1305" w:y="2319" w:anchorLock="1"/>
        <w:rPr>
          <w:rFonts w:ascii="Arial" w:hAnsi="Arial"/>
          <w:b/>
          <w:noProof/>
          <w:sz w:val="20"/>
          <w:szCs w:val="24"/>
        </w:rPr>
      </w:pPr>
    </w:p>
    <w:p w:rsidR="00E81F4A" w:rsidRPr="009F70FE" w:rsidRDefault="00F1445E">
      <w:pPr>
        <w:pStyle w:val="AL2normal"/>
        <w:rPr>
          <w:rFonts w:ascii="Arial" w:hAnsi="Arial"/>
          <w:noProof/>
        </w:rPr>
      </w:pPr>
      <w:r w:rsidRPr="009F70FE">
        <w:rPr>
          <w:rFonts w:ascii="Arial" w:hAnsi="Arial"/>
          <w:noProof/>
          <w:sz w:val="20"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4464685</wp:posOffset>
            </wp:positionH>
            <wp:positionV relativeFrom="page">
              <wp:posOffset>396240</wp:posOffset>
            </wp:positionV>
            <wp:extent cx="1866900" cy="342900"/>
            <wp:effectExtent l="0" t="0" r="0" b="0"/>
            <wp:wrapNone/>
            <wp:docPr id="45" name="Billede 45" descr="AL2bolig logo_brevpap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L2bolig logo_brevpapi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E92" w:rsidRPr="009F70FE" w:rsidRDefault="00844E92" w:rsidP="0098486B">
      <w:pPr>
        <w:pStyle w:val="AL2adresseblok"/>
        <w:framePr w:w="2125" w:h="14371" w:hRule="exact" w:wrap="around" w:x="9529" w:y="1419"/>
        <w:rPr>
          <w:rFonts w:ascii="Arial" w:hAnsi="Arial"/>
          <w:b/>
        </w:rPr>
      </w:pPr>
      <w:r w:rsidRPr="009F70FE">
        <w:rPr>
          <w:rFonts w:ascii="Arial" w:hAnsi="Arial"/>
          <w:b/>
        </w:rPr>
        <w:t>Tilst Boligadministration</w:t>
      </w:r>
    </w:p>
    <w:p w:rsidR="00844E92" w:rsidRPr="009F70FE" w:rsidRDefault="00844E92" w:rsidP="0098486B">
      <w:pPr>
        <w:pStyle w:val="AL2adresseblok"/>
        <w:framePr w:w="2125" w:h="14371" w:hRule="exact" w:wrap="around" w:x="9529" w:y="1419"/>
        <w:rPr>
          <w:rFonts w:ascii="Arial" w:hAnsi="Arial"/>
          <w:b/>
        </w:rPr>
      </w:pPr>
      <w:r w:rsidRPr="009F70FE">
        <w:rPr>
          <w:rFonts w:ascii="Arial" w:hAnsi="Arial"/>
          <w:b/>
        </w:rPr>
        <w:t>Favrskov Boligselskab</w:t>
      </w:r>
    </w:p>
    <w:p w:rsidR="00844E92" w:rsidRPr="009F70FE" w:rsidRDefault="00844E92" w:rsidP="0098486B">
      <w:pPr>
        <w:pStyle w:val="AL2adresseblok"/>
        <w:framePr w:w="2125" w:h="14371" w:hRule="exact" w:wrap="around" w:x="9529" w:y="1419"/>
        <w:rPr>
          <w:rFonts w:ascii="Arial" w:hAnsi="Arial"/>
        </w:rPr>
      </w:pP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</w:rPr>
      </w:pPr>
      <w:proofErr w:type="spellStart"/>
      <w:r w:rsidRPr="009F70FE">
        <w:rPr>
          <w:rFonts w:ascii="Arial" w:hAnsi="Arial"/>
        </w:rPr>
        <w:t>Langkærvej</w:t>
      </w:r>
      <w:proofErr w:type="spellEnd"/>
      <w:r w:rsidRPr="009F70FE">
        <w:rPr>
          <w:rFonts w:ascii="Arial" w:hAnsi="Arial"/>
        </w:rPr>
        <w:t xml:space="preserve"> 2F</w:t>
      </w: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</w:rPr>
      </w:pPr>
      <w:r w:rsidRPr="009F70FE">
        <w:rPr>
          <w:rFonts w:ascii="Arial" w:hAnsi="Arial"/>
        </w:rPr>
        <w:t>8381 Tilst</w:t>
      </w: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  <w:r w:rsidRPr="009F70FE">
        <w:rPr>
          <w:rFonts w:ascii="Arial" w:hAnsi="Arial"/>
          <w:lang w:val="de-DE"/>
        </w:rPr>
        <w:t>T 87 45 91 91</w:t>
      </w: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  <w:r w:rsidRPr="009F70FE">
        <w:rPr>
          <w:rFonts w:ascii="Arial" w:hAnsi="Arial"/>
          <w:lang w:val="de-DE"/>
        </w:rPr>
        <w:t>www.AL2bolig.dk</w:t>
      </w:r>
    </w:p>
    <w:p w:rsidR="00E81F4A" w:rsidRPr="00AA1553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E81F4A" w:rsidRPr="00AA1553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  <w:proofErr w:type="spellStart"/>
      <w:r w:rsidRPr="00AA1553">
        <w:rPr>
          <w:rFonts w:ascii="Arial" w:hAnsi="Arial"/>
          <w:lang w:val="de-DE"/>
        </w:rPr>
        <w:t>Init</w:t>
      </w:r>
      <w:proofErr w:type="spellEnd"/>
      <w:r w:rsidRPr="00AA1553">
        <w:rPr>
          <w:rFonts w:ascii="Arial" w:hAnsi="Arial"/>
          <w:lang w:val="de-DE"/>
        </w:rPr>
        <w:t xml:space="preserve">: </w:t>
      </w:r>
      <w:r w:rsidR="007E777F">
        <w:fldChar w:fldCharType="begin"/>
      </w:r>
      <w:r w:rsidR="007E777F" w:rsidRPr="00F018E2">
        <w:rPr>
          <w:lang w:val="de-DE"/>
        </w:rPr>
        <w:instrText xml:space="preserve"> USERINITIALS  \* MERGEFORMAT </w:instrText>
      </w:r>
      <w:r w:rsidR="007E777F">
        <w:fldChar w:fldCharType="separate"/>
      </w:r>
      <w:r w:rsidR="00F1445E" w:rsidRPr="00AA1553">
        <w:rPr>
          <w:rFonts w:ascii="Arial" w:hAnsi="Arial"/>
          <w:noProof/>
          <w:lang w:val="de-DE"/>
        </w:rPr>
        <w:t>tga</w:t>
      </w:r>
      <w:r w:rsidR="007E777F">
        <w:rPr>
          <w:rFonts w:ascii="Arial" w:hAnsi="Arial"/>
          <w:noProof/>
          <w:lang w:val="de-DE"/>
        </w:rPr>
        <w:fldChar w:fldCharType="end"/>
      </w:r>
    </w:p>
    <w:p w:rsidR="00E81F4A" w:rsidRPr="009F70FE" w:rsidRDefault="007E777F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  <w:r>
        <w:fldChar w:fldCharType="begin"/>
      </w:r>
      <w:r w:rsidRPr="00F018E2">
        <w:rPr>
          <w:lang w:val="de-DE"/>
        </w:rPr>
        <w:instrText xml:space="preserve"> USERINITIALS  \* MERGEFORMAT </w:instrText>
      </w:r>
      <w:r>
        <w:fldChar w:fldCharType="separate"/>
      </w:r>
      <w:r w:rsidR="00F1445E" w:rsidRPr="00AA1553">
        <w:rPr>
          <w:rFonts w:ascii="Arial" w:hAnsi="Arial"/>
          <w:noProof/>
          <w:lang w:val="de-DE"/>
        </w:rPr>
        <w:t>tga</w:t>
      </w:r>
      <w:r>
        <w:rPr>
          <w:rFonts w:ascii="Arial" w:hAnsi="Arial"/>
          <w:noProof/>
          <w:lang w:val="de-DE"/>
        </w:rPr>
        <w:fldChar w:fldCharType="end"/>
      </w:r>
      <w:r w:rsidR="00E81F4A" w:rsidRPr="00AA1553">
        <w:rPr>
          <w:rFonts w:ascii="Arial" w:hAnsi="Arial"/>
          <w:lang w:val="de-DE"/>
        </w:rPr>
        <w:t>@AL2bolig.dk</w:t>
      </w:r>
    </w:p>
    <w:p w:rsidR="0059618D" w:rsidRPr="0059618D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  <w:color w:val="auto"/>
        </w:rPr>
      </w:pPr>
      <w:r w:rsidRPr="009F70FE">
        <w:rPr>
          <w:rFonts w:ascii="Arial" w:hAnsi="Arial"/>
          <w:lang w:val="de-DE"/>
        </w:rPr>
        <w:t xml:space="preserve">J. </w:t>
      </w:r>
      <w:proofErr w:type="spellStart"/>
      <w:r w:rsidRPr="009F70FE">
        <w:rPr>
          <w:rFonts w:ascii="Arial" w:hAnsi="Arial"/>
          <w:lang w:val="de-DE"/>
        </w:rPr>
        <w:t>nr.</w:t>
      </w:r>
      <w:r w:rsidRPr="009F70FE">
        <w:rPr>
          <w:rFonts w:ascii="Arial" w:hAnsi="Arial"/>
          <w:color w:val="auto"/>
          <w:lang w:val="de-DE"/>
        </w:rPr>
        <w:softHyphen/>
      </w:r>
      <w:r w:rsidRPr="009F70FE">
        <w:rPr>
          <w:rFonts w:ascii="Arial" w:hAnsi="Arial"/>
          <w:color w:val="auto"/>
          <w:lang w:val="de-DE"/>
        </w:rPr>
        <w:softHyphen/>
      </w:r>
      <w:proofErr w:type="spellEnd"/>
      <w:r w:rsidR="00726D30" w:rsidRPr="009F70FE">
        <w:rPr>
          <w:rFonts w:ascii="Arial" w:hAnsi="Arial"/>
          <w:color w:val="auto"/>
        </w:rPr>
        <w:fldChar w:fldCharType="begin"/>
      </w:r>
      <w:r w:rsidRPr="009F70FE">
        <w:rPr>
          <w:rFonts w:ascii="Arial" w:hAnsi="Arial"/>
          <w:color w:val="auto"/>
          <w:lang w:val="de-DE"/>
        </w:rPr>
        <w:instrText xml:space="preserve"> MACROBUTTON  DoFiildClick </w:instrText>
      </w:r>
      <w:r w:rsidR="00726D30" w:rsidRPr="009F70FE">
        <w:rPr>
          <w:rFonts w:ascii="Arial" w:hAnsi="Arial"/>
          <w:color w:val="auto"/>
        </w:rPr>
        <w:fldChar w:fldCharType="end"/>
      </w:r>
      <w:r w:rsidR="008F12E7">
        <w:rPr>
          <w:rFonts w:ascii="Arial" w:hAnsi="Arial"/>
          <w:color w:val="auto"/>
        </w:rPr>
        <w:t xml:space="preserve"> N 11</w:t>
      </w:r>
    </w:p>
    <w:bookmarkStart w:id="1" w:name="dato"/>
    <w:bookmarkEnd w:id="1"/>
    <w:p w:rsidR="00E81F4A" w:rsidRPr="009F70FE" w:rsidRDefault="00726D30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  <w:r w:rsidRPr="009F70FE">
        <w:rPr>
          <w:rFonts w:ascii="Arial" w:hAnsi="Arial"/>
        </w:rPr>
        <w:fldChar w:fldCharType="begin"/>
      </w:r>
      <w:r w:rsidR="004B225A" w:rsidRPr="009F70FE">
        <w:rPr>
          <w:rFonts w:ascii="Arial" w:hAnsi="Arial"/>
        </w:rPr>
        <w:instrText xml:space="preserve"> TIME \@ "d. MMMM yyyy" </w:instrText>
      </w:r>
      <w:r w:rsidRPr="009F70FE">
        <w:rPr>
          <w:rFonts w:ascii="Arial" w:hAnsi="Arial"/>
        </w:rPr>
        <w:fldChar w:fldCharType="separate"/>
      </w:r>
      <w:r w:rsidR="005B5A58">
        <w:rPr>
          <w:rFonts w:ascii="Arial" w:hAnsi="Arial"/>
          <w:noProof/>
        </w:rPr>
        <w:t>18. december 2014</w:t>
      </w:r>
      <w:r w:rsidRPr="009F70FE">
        <w:rPr>
          <w:rFonts w:ascii="Arial" w:hAnsi="Arial"/>
        </w:rPr>
        <w:fldChar w:fldCharType="end"/>
      </w: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"/>
      </w:tblGrid>
      <w:tr w:rsidR="0098486B" w:rsidTr="0006698D">
        <w:tc>
          <w:tcPr>
            <w:tcW w:w="2341" w:type="dxa"/>
          </w:tcPr>
          <w:p w:rsidR="00D632D1" w:rsidRDefault="00D632D1" w:rsidP="00D632D1">
            <w:pPr>
              <w:framePr w:w="2125" w:h="14371" w:hRule="exact" w:hSpace="57" w:wrap="around" w:vAnchor="page" w:hAnchor="page" w:x="9529" w:y="1419"/>
            </w:pPr>
          </w:p>
          <w:p w:rsidR="00D632D1" w:rsidRDefault="00D632D1" w:rsidP="00D632D1">
            <w:pPr>
              <w:framePr w:w="2125" w:h="14371" w:hRule="exact" w:hSpace="57" w:wrap="around" w:vAnchor="page" w:hAnchor="page" w:x="9529" w:y="1419"/>
            </w:pPr>
            <w:r>
              <w:rPr>
                <w:noProof/>
                <w:lang w:eastAsia="da-DK"/>
              </w:rPr>
              <w:drawing>
                <wp:inline distT="0" distB="0" distL="0" distR="0">
                  <wp:extent cx="1120829" cy="747395"/>
                  <wp:effectExtent l="0" t="0" r="3175" b="0"/>
                  <wp:docPr id="2" name="Bille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ydRum_POS_4-3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999" cy="748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el-Git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09"/>
            </w:tblGrid>
            <w:tr w:rsidR="00F17D0E" w:rsidTr="00D632D1">
              <w:tc>
                <w:tcPr>
                  <w:tcW w:w="1909" w:type="dxa"/>
                </w:tcPr>
                <w:p w:rsidR="00F17D0E" w:rsidRDefault="00F17D0E" w:rsidP="0098486B">
                  <w:pPr>
                    <w:pStyle w:val="AL2adresseblok"/>
                    <w:framePr w:w="2125" w:h="14371" w:hRule="exact" w:wrap="around" w:x="9529" w:y="1419"/>
                    <w:rPr>
                      <w:rFonts w:ascii="Arial" w:hAnsi="Arial"/>
                      <w:lang w:val="de-DE"/>
                    </w:rPr>
                  </w:pPr>
                </w:p>
              </w:tc>
            </w:tr>
          </w:tbl>
          <w:p w:rsidR="0098486B" w:rsidRDefault="0098486B" w:rsidP="0098486B">
            <w:pPr>
              <w:pStyle w:val="AL2adresseblok"/>
              <w:framePr w:w="2125" w:h="14371" w:hRule="exact" w:wrap="around" w:x="9529" w:y="1419"/>
              <w:rPr>
                <w:rFonts w:ascii="Arial" w:hAnsi="Arial"/>
                <w:lang w:val="de-DE"/>
              </w:rPr>
            </w:pPr>
          </w:p>
        </w:tc>
      </w:tr>
      <w:tr w:rsidR="00F17D0E" w:rsidTr="0006698D">
        <w:tc>
          <w:tcPr>
            <w:tcW w:w="2341" w:type="dxa"/>
          </w:tcPr>
          <w:p w:rsidR="00F17D0E" w:rsidRDefault="0020765B" w:rsidP="0098486B">
            <w:pPr>
              <w:pStyle w:val="AL2adresseblok"/>
              <w:framePr w:w="2125" w:h="14371" w:hRule="exact" w:wrap="around" w:x="9529" w:y="1419"/>
              <w:rPr>
                <w:rFonts w:ascii="Arial" w:hAnsi="Arial"/>
                <w:lang w:val="de-DE"/>
              </w:rPr>
            </w:pPr>
            <w:r>
              <w:rPr>
                <w:rFonts w:ascii="Arial" w:hAnsi="Arial"/>
                <w:noProof/>
                <w:lang w:eastAsia="da-DK"/>
              </w:rPr>
              <w:drawing>
                <wp:inline distT="0" distB="0" distL="0" distR="0" wp14:anchorId="70640FD4" wp14:editId="49C02DCD">
                  <wp:extent cx="1152525" cy="768531"/>
                  <wp:effectExtent l="0" t="0" r="0" b="0"/>
                  <wp:docPr id="1" name="Bille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ndue_Ryd0,5m_POS_4-3_red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161" cy="770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3AC1" w:rsidRDefault="00593AC1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4526E9" w:rsidRDefault="004526E9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4526E9" w:rsidRDefault="004526E9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4526E9" w:rsidRDefault="004526E9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4526E9" w:rsidRPr="009F70FE" w:rsidRDefault="004526E9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"/>
      </w:tblGrid>
      <w:tr w:rsidR="0098486B" w:rsidTr="0098486B">
        <w:tc>
          <w:tcPr>
            <w:tcW w:w="2265" w:type="dxa"/>
          </w:tcPr>
          <w:p w:rsidR="0098486B" w:rsidRDefault="0098486B" w:rsidP="0098486B">
            <w:pPr>
              <w:pStyle w:val="AL2adresseblok"/>
              <w:framePr w:w="2125" w:h="14371" w:hRule="exact" w:wrap="around" w:x="9529" w:y="1419"/>
              <w:rPr>
                <w:rFonts w:ascii="Arial" w:hAnsi="Arial"/>
                <w:lang w:val="de-DE"/>
              </w:rPr>
            </w:pPr>
          </w:p>
        </w:tc>
      </w:tr>
    </w:tbl>
    <w:p w:rsidR="00844E92" w:rsidRPr="009F70FE" w:rsidRDefault="00844E92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844E92" w:rsidRPr="009F70FE" w:rsidRDefault="00844E92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844E92" w:rsidRPr="009F70FE" w:rsidRDefault="00844E92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844E92" w:rsidRPr="009F70FE" w:rsidRDefault="00844E92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844E92" w:rsidRPr="009F70FE" w:rsidRDefault="00844E92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593AC1" w:rsidRDefault="00593AC1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20765B" w:rsidRDefault="0020765B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20765B" w:rsidRDefault="0020765B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20765B" w:rsidRDefault="0020765B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20765B" w:rsidRDefault="0020765B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593AC1" w:rsidRDefault="00593AC1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3047C6" w:rsidRDefault="003047C6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3047C6" w:rsidRDefault="003047C6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3047C6" w:rsidRDefault="003047C6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3047C6" w:rsidRDefault="003047C6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3047C6" w:rsidRDefault="003047C6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3047C6" w:rsidRDefault="003047C6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593AC1" w:rsidRPr="009F70FE" w:rsidRDefault="00593AC1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  <w:lang w:val="de-DE"/>
        </w:rPr>
      </w:pP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</w:rPr>
      </w:pPr>
      <w:r w:rsidRPr="009F70FE">
        <w:rPr>
          <w:rFonts w:ascii="Arial" w:hAnsi="Arial"/>
        </w:rPr>
        <w:t>Ekspeditionstid:</w:t>
      </w: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</w:rPr>
      </w:pPr>
      <w:r w:rsidRPr="009F70FE">
        <w:rPr>
          <w:rFonts w:ascii="Arial" w:hAnsi="Arial"/>
        </w:rPr>
        <w:t>Man. - ons. kl. 9 - 15</w:t>
      </w: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</w:rPr>
      </w:pPr>
      <w:r w:rsidRPr="009F70FE">
        <w:rPr>
          <w:rFonts w:ascii="Arial" w:hAnsi="Arial"/>
        </w:rPr>
        <w:t>Torsdag kl. 9 - 17</w:t>
      </w:r>
    </w:p>
    <w:p w:rsidR="00E81F4A" w:rsidRPr="009F70FE" w:rsidRDefault="00E81F4A" w:rsidP="0098486B">
      <w:pPr>
        <w:pStyle w:val="AL2adresseblok"/>
        <w:framePr w:w="2125" w:h="14371" w:hRule="exact" w:wrap="around" w:x="9529" w:y="1419"/>
        <w:rPr>
          <w:rFonts w:ascii="Arial" w:hAnsi="Arial"/>
        </w:rPr>
      </w:pPr>
      <w:r w:rsidRPr="009F70FE">
        <w:rPr>
          <w:rFonts w:ascii="Arial" w:hAnsi="Arial"/>
        </w:rPr>
        <w:t>Fredag kl. 9 - 13</w:t>
      </w:r>
    </w:p>
    <w:p w:rsidR="00E81F4A" w:rsidRDefault="00E81F4A">
      <w:pPr>
        <w:pStyle w:val="AL2normal"/>
        <w:rPr>
          <w:rFonts w:ascii="Arial" w:hAnsi="Arial"/>
          <w:noProof/>
        </w:rPr>
      </w:pPr>
    </w:p>
    <w:p w:rsidR="00F018E2" w:rsidRPr="009F70FE" w:rsidRDefault="00F018E2">
      <w:pPr>
        <w:pStyle w:val="AL2normal"/>
        <w:rPr>
          <w:rFonts w:ascii="Arial" w:hAnsi="Arial"/>
          <w:noProof/>
        </w:rPr>
      </w:pPr>
    </w:p>
    <w:p w:rsidR="00E81F4A" w:rsidRPr="0042173A" w:rsidRDefault="00593AC1">
      <w:pPr>
        <w:pStyle w:val="AL2overskrift1"/>
        <w:rPr>
          <w:rFonts w:ascii="Arial" w:hAnsi="Arial"/>
          <w:b w:val="0"/>
        </w:rPr>
      </w:pPr>
      <w:r>
        <w:rPr>
          <w:rFonts w:ascii="Arial" w:hAnsi="Arial"/>
        </w:rPr>
        <w:t>R</w:t>
      </w:r>
      <w:r w:rsidR="0006698D">
        <w:rPr>
          <w:rFonts w:ascii="Arial" w:hAnsi="Arial"/>
        </w:rPr>
        <w:t>ydning</w:t>
      </w:r>
      <w:r w:rsidR="00493F53">
        <w:rPr>
          <w:rFonts w:ascii="Arial" w:hAnsi="Arial"/>
        </w:rPr>
        <w:t xml:space="preserve"> </w:t>
      </w:r>
      <w:r w:rsidR="0006698D">
        <w:rPr>
          <w:rFonts w:ascii="Arial" w:hAnsi="Arial"/>
        </w:rPr>
        <w:t xml:space="preserve"> </w:t>
      </w:r>
      <w:r w:rsidR="004526E9">
        <w:rPr>
          <w:rFonts w:ascii="Arial" w:hAnsi="Arial"/>
        </w:rPr>
        <w:t>af</w:t>
      </w:r>
      <w:r w:rsidR="00035AEE">
        <w:rPr>
          <w:rFonts w:ascii="Arial" w:hAnsi="Arial"/>
        </w:rPr>
        <w:t xml:space="preserve"> hobbyrum</w:t>
      </w:r>
    </w:p>
    <w:p w:rsidR="004526E9" w:rsidRPr="004526E9" w:rsidRDefault="004526E9" w:rsidP="004526E9">
      <w:pPr>
        <w:pStyle w:val="AL2normal"/>
        <w:spacing w:line="276" w:lineRule="auto"/>
        <w:ind w:right="167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br/>
      </w:r>
      <w:r w:rsidRPr="004526E9">
        <w:rPr>
          <w:rFonts w:ascii="Arial" w:hAnsi="Arial"/>
          <w:b/>
          <w:sz w:val="20"/>
        </w:rPr>
        <w:t>Rydning af hobbyrum</w:t>
      </w:r>
    </w:p>
    <w:p w:rsidR="004526E9" w:rsidRDefault="005B5A58" w:rsidP="004526E9">
      <w:pPr>
        <w:pStyle w:val="AL2normal"/>
        <w:spacing w:line="276" w:lineRule="auto"/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>Du</w:t>
      </w:r>
      <w:r w:rsidR="0020765B">
        <w:rPr>
          <w:rFonts w:ascii="Arial" w:hAnsi="Arial"/>
          <w:sz w:val="20"/>
        </w:rPr>
        <w:t xml:space="preserve"> skal rydde </w:t>
      </w:r>
      <w:r>
        <w:rPr>
          <w:rFonts w:ascii="Arial" w:hAnsi="Arial"/>
          <w:sz w:val="20"/>
        </w:rPr>
        <w:t>dit</w:t>
      </w:r>
      <w:r w:rsidR="0020765B">
        <w:rPr>
          <w:rFonts w:ascii="Arial" w:hAnsi="Arial"/>
          <w:sz w:val="20"/>
        </w:rPr>
        <w:t xml:space="preserve"> hobbyrum</w:t>
      </w:r>
      <w:r w:rsidR="00F018E2">
        <w:rPr>
          <w:rFonts w:ascii="Arial" w:hAnsi="Arial"/>
          <w:sz w:val="20"/>
        </w:rPr>
        <w:t xml:space="preserve">, da der skal skiftes vinduer. </w:t>
      </w:r>
      <w:r w:rsidR="004526E9">
        <w:rPr>
          <w:rFonts w:ascii="Arial" w:hAnsi="Arial"/>
          <w:sz w:val="20"/>
        </w:rPr>
        <w:t xml:space="preserve">Det bedes </w:t>
      </w:r>
      <w:r>
        <w:rPr>
          <w:rFonts w:ascii="Arial" w:hAnsi="Arial"/>
          <w:sz w:val="20"/>
        </w:rPr>
        <w:t>du</w:t>
      </w:r>
      <w:r w:rsidR="004526E9">
        <w:rPr>
          <w:rFonts w:ascii="Arial" w:hAnsi="Arial"/>
          <w:sz w:val="20"/>
        </w:rPr>
        <w:t xml:space="preserve"> gøre senest:</w:t>
      </w:r>
    </w:p>
    <w:p w:rsidR="00F018E2" w:rsidRDefault="00F018E2" w:rsidP="004526E9">
      <w:pPr>
        <w:pStyle w:val="AL2normal"/>
        <w:spacing w:line="276" w:lineRule="auto"/>
        <w:ind w:right="1672"/>
        <w:rPr>
          <w:rFonts w:ascii="Arial" w:hAnsi="Arial"/>
          <w:sz w:val="20"/>
        </w:rPr>
      </w:pPr>
    </w:p>
    <w:p w:rsidR="004526E9" w:rsidRPr="002E248F" w:rsidRDefault="004526E9" w:rsidP="004526E9">
      <w:pPr>
        <w:pStyle w:val="AL2normal"/>
        <w:spacing w:line="276" w:lineRule="auto"/>
        <w:ind w:right="1672"/>
        <w:rPr>
          <w:rFonts w:ascii="Arial" w:hAnsi="Arial"/>
          <w:b/>
          <w:sz w:val="20"/>
        </w:rPr>
      </w:pPr>
      <w:r w:rsidRPr="002E248F">
        <w:rPr>
          <w:rFonts w:ascii="Arial" w:hAnsi="Arial"/>
          <w:b/>
          <w:sz w:val="20"/>
        </w:rPr>
        <w:t>Mandag den 17. marts 2014</w:t>
      </w:r>
    </w:p>
    <w:p w:rsidR="004526E9" w:rsidRDefault="004526E9" w:rsidP="004526E9">
      <w:pPr>
        <w:pStyle w:val="AL2normal"/>
        <w:spacing w:line="276" w:lineRule="auto"/>
        <w:ind w:right="1672"/>
        <w:rPr>
          <w:rFonts w:ascii="Arial" w:hAnsi="Arial"/>
          <w:sz w:val="20"/>
        </w:rPr>
      </w:pPr>
    </w:p>
    <w:p w:rsidR="00F018E2" w:rsidRDefault="00F018E2" w:rsidP="00F018E2">
      <w:pPr>
        <w:pStyle w:val="AL2normal"/>
        <w:spacing w:line="276" w:lineRule="auto"/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>Rydningen skal være 1,5 meter fra vindue og med en passage fra adgangsdøren til arbejdsområdet på 1 meter i bredden.</w:t>
      </w:r>
    </w:p>
    <w:p w:rsidR="00F018E2" w:rsidRDefault="00F018E2" w:rsidP="004526E9">
      <w:pPr>
        <w:pStyle w:val="AL2normal"/>
        <w:spacing w:line="276" w:lineRule="auto"/>
        <w:ind w:right="1672"/>
        <w:rPr>
          <w:rFonts w:ascii="Arial" w:hAnsi="Arial"/>
          <w:i/>
          <w:sz w:val="20"/>
        </w:rPr>
      </w:pPr>
    </w:p>
    <w:p w:rsidR="004526E9" w:rsidRDefault="004526E9" w:rsidP="004526E9">
      <w:pPr>
        <w:pStyle w:val="AL2normal"/>
        <w:spacing w:line="276" w:lineRule="auto"/>
        <w:ind w:right="1672"/>
        <w:rPr>
          <w:rFonts w:ascii="Arial" w:hAnsi="Arial"/>
          <w:b/>
          <w:sz w:val="20"/>
        </w:rPr>
      </w:pPr>
      <w:r w:rsidRPr="00803E34">
        <w:rPr>
          <w:rFonts w:ascii="Arial" w:hAnsi="Arial"/>
          <w:i/>
          <w:sz w:val="20"/>
        </w:rPr>
        <w:t>Tegning over område</w:t>
      </w:r>
      <w:r w:rsidR="00582F76">
        <w:rPr>
          <w:rFonts w:ascii="Arial" w:hAnsi="Arial"/>
          <w:i/>
          <w:sz w:val="20"/>
        </w:rPr>
        <w:t>,</w:t>
      </w:r>
      <w:r w:rsidRPr="00803E34">
        <w:rPr>
          <w:rFonts w:ascii="Arial" w:hAnsi="Arial"/>
          <w:i/>
          <w:sz w:val="20"/>
        </w:rPr>
        <w:t xml:space="preserve"> der skal </w:t>
      </w:r>
      <w:r>
        <w:rPr>
          <w:rFonts w:ascii="Arial" w:hAnsi="Arial"/>
          <w:i/>
          <w:sz w:val="20"/>
        </w:rPr>
        <w:t>ryddes</w:t>
      </w:r>
      <w:r w:rsidR="00582F76">
        <w:rPr>
          <w:rFonts w:ascii="Arial" w:hAnsi="Arial"/>
          <w:i/>
          <w:sz w:val="20"/>
        </w:rPr>
        <w:t>,</w:t>
      </w:r>
      <w:r>
        <w:rPr>
          <w:rFonts w:ascii="Arial" w:hAnsi="Arial"/>
          <w:i/>
          <w:sz w:val="20"/>
        </w:rPr>
        <w:t xml:space="preserve"> e</w:t>
      </w:r>
      <w:r w:rsidR="0020765B">
        <w:rPr>
          <w:rFonts w:ascii="Arial" w:hAnsi="Arial"/>
          <w:i/>
          <w:sz w:val="20"/>
        </w:rPr>
        <w:t>r vedlagt.</w:t>
      </w:r>
    </w:p>
    <w:p w:rsidR="004526E9" w:rsidRDefault="004526E9" w:rsidP="00593AC1">
      <w:pPr>
        <w:pStyle w:val="AL2normal"/>
        <w:spacing w:line="276" w:lineRule="auto"/>
        <w:ind w:right="1672"/>
        <w:rPr>
          <w:rFonts w:ascii="Arial" w:hAnsi="Arial"/>
          <w:sz w:val="20"/>
        </w:rPr>
      </w:pPr>
    </w:p>
    <w:p w:rsidR="0006698D" w:rsidRPr="00593AC1" w:rsidRDefault="0006698D" w:rsidP="00593AC1">
      <w:pPr>
        <w:pStyle w:val="AL2normal"/>
        <w:spacing w:line="276" w:lineRule="auto"/>
        <w:ind w:right="1672"/>
        <w:rPr>
          <w:rFonts w:ascii="Arial" w:hAnsi="Arial"/>
          <w:sz w:val="20"/>
        </w:rPr>
      </w:pPr>
    </w:p>
    <w:p w:rsidR="00F018E2" w:rsidRDefault="00F018E2" w:rsidP="00F018E2">
      <w:pPr>
        <w:pStyle w:val="AL2normal"/>
        <w:spacing w:line="276" w:lineRule="auto"/>
        <w:ind w:right="1672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Har </w:t>
      </w:r>
      <w:r w:rsidR="005B5A58">
        <w:rPr>
          <w:rFonts w:ascii="Arial" w:hAnsi="Arial"/>
          <w:sz w:val="20"/>
        </w:rPr>
        <w:t>du spørgsmål kan du</w:t>
      </w:r>
      <w:r>
        <w:rPr>
          <w:rFonts w:ascii="Arial" w:hAnsi="Arial"/>
          <w:sz w:val="20"/>
        </w:rPr>
        <w:t xml:space="preserve"> kontakte Projektkontoret.</w:t>
      </w:r>
    </w:p>
    <w:p w:rsidR="00F018E2" w:rsidRDefault="00F018E2" w:rsidP="00F018E2">
      <w:pPr>
        <w:pStyle w:val="AL2normal"/>
        <w:spacing w:line="276" w:lineRule="auto"/>
        <w:ind w:right="1672"/>
        <w:rPr>
          <w:rFonts w:ascii="Arial" w:hAnsi="Arial"/>
          <w:sz w:val="20"/>
        </w:rPr>
      </w:pPr>
    </w:p>
    <w:p w:rsidR="00F018E2" w:rsidRDefault="00F018E2" w:rsidP="00F018E2">
      <w:pPr>
        <w:pStyle w:val="AL2normal"/>
        <w:ind w:right="1672"/>
        <w:rPr>
          <w:rFonts w:ascii="Arial" w:hAnsi="Arial"/>
          <w:sz w:val="20"/>
        </w:rPr>
      </w:pPr>
      <w:r w:rsidRPr="00C11649">
        <w:rPr>
          <w:rFonts w:ascii="Arial" w:hAnsi="Arial"/>
          <w:sz w:val="20"/>
        </w:rPr>
        <w:t>Med venlig hilsen</w:t>
      </w:r>
    </w:p>
    <w:p w:rsidR="00F018E2" w:rsidRPr="00C11649" w:rsidRDefault="00F018E2" w:rsidP="00F018E2">
      <w:pPr>
        <w:pStyle w:val="AL2normal"/>
        <w:ind w:right="1672"/>
        <w:rPr>
          <w:rFonts w:ascii="Arial" w:hAnsi="Arial"/>
          <w:sz w:val="20"/>
        </w:rPr>
      </w:pPr>
    </w:p>
    <w:p w:rsidR="00F018E2" w:rsidRDefault="00F018E2" w:rsidP="00F018E2">
      <w:pPr>
        <w:pStyle w:val="AL2afsend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Titel</w:t>
      </w:r>
    </w:p>
    <w:p w:rsidR="00F018E2" w:rsidRDefault="00F018E2" w:rsidP="00F018E2">
      <w:pPr>
        <w:pStyle w:val="AL2afsend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Navn</w:t>
      </w:r>
    </w:p>
    <w:p w:rsidR="00F018E2" w:rsidRPr="00714980" w:rsidRDefault="00F018E2" w:rsidP="00F018E2">
      <w:pPr>
        <w:pStyle w:val="AL2afsender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Telefon: </w:t>
      </w:r>
    </w:p>
    <w:sectPr w:rsidR="00F018E2" w:rsidRPr="00714980" w:rsidSect="00BC5799">
      <w:footerReference w:type="default" r:id="rId11"/>
      <w:pgSz w:w="11907" w:h="16839" w:code="9"/>
      <w:pgMar w:top="1418" w:right="1275" w:bottom="1701" w:left="1304" w:header="709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EE3" w:rsidRDefault="00DB4EE3">
      <w:r>
        <w:separator/>
      </w:r>
    </w:p>
    <w:p w:rsidR="00DB4EE3" w:rsidRDefault="00DB4EE3"/>
  </w:endnote>
  <w:endnote w:type="continuationSeparator" w:id="0">
    <w:p w:rsidR="00DB4EE3" w:rsidRDefault="00DB4EE3">
      <w:r>
        <w:continuationSeparator/>
      </w:r>
    </w:p>
    <w:p w:rsidR="00DB4EE3" w:rsidRDefault="00DB4E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EE3" w:rsidRDefault="00DB4EE3">
    <w:pPr>
      <w:pStyle w:val="Sidefod"/>
    </w:pPr>
    <w:r>
      <w:tab/>
    </w:r>
    <w:r>
      <w:tab/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5B5A58">
      <w:rPr>
        <w:noProof/>
      </w:rPr>
      <w:t>1</w:t>
    </w:r>
    <w:r>
      <w:fldChar w:fldCharType="end"/>
    </w:r>
    <w:r>
      <w:t xml:space="preserve"> af </w:t>
    </w:r>
    <w:r w:rsidR="005B5A58">
      <w:fldChar w:fldCharType="begin"/>
    </w:r>
    <w:r w:rsidR="005B5A58">
      <w:instrText xml:space="preserve"> NUMPAGES </w:instrText>
    </w:r>
    <w:r w:rsidR="005B5A58">
      <w:fldChar w:fldCharType="separate"/>
    </w:r>
    <w:r w:rsidR="005B5A58">
      <w:rPr>
        <w:noProof/>
      </w:rPr>
      <w:t>1</w:t>
    </w:r>
    <w:r w:rsidR="005B5A58">
      <w:rPr>
        <w:noProof/>
      </w:rPr>
      <w:fldChar w:fldCharType="end"/>
    </w:r>
  </w:p>
  <w:p w:rsidR="00DB4EE3" w:rsidRDefault="00DB4EE3">
    <w:pPr>
      <w:tabs>
        <w:tab w:val="left" w:pos="624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EE3" w:rsidRDefault="00DB4EE3">
      <w:r>
        <w:separator/>
      </w:r>
    </w:p>
    <w:p w:rsidR="00DB4EE3" w:rsidRDefault="00DB4EE3"/>
  </w:footnote>
  <w:footnote w:type="continuationSeparator" w:id="0">
    <w:p w:rsidR="00DB4EE3" w:rsidRDefault="00DB4EE3">
      <w:r>
        <w:continuationSeparator/>
      </w:r>
    </w:p>
    <w:p w:rsidR="00DB4EE3" w:rsidRDefault="00DB4EE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050F9"/>
    <w:multiLevelType w:val="hybridMultilevel"/>
    <w:tmpl w:val="D4043DEC"/>
    <w:lvl w:ilvl="0" w:tplc="B45A8BF6">
      <w:start w:val="838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3F0328"/>
    <w:multiLevelType w:val="hybridMultilevel"/>
    <w:tmpl w:val="A31259D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552059"/>
    <w:multiLevelType w:val="hybridMultilevel"/>
    <w:tmpl w:val="6E88C16E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56321">
      <o:colormru v:ext="edit" colors="#bebeea,#d5daf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45E"/>
    <w:rsid w:val="000031A9"/>
    <w:rsid w:val="00021D23"/>
    <w:rsid w:val="00035AEE"/>
    <w:rsid w:val="0006479E"/>
    <w:rsid w:val="0006698D"/>
    <w:rsid w:val="00067B83"/>
    <w:rsid w:val="000723A0"/>
    <w:rsid w:val="00081225"/>
    <w:rsid w:val="000C03FE"/>
    <w:rsid w:val="000C42EF"/>
    <w:rsid w:val="000E0346"/>
    <w:rsid w:val="00172CB1"/>
    <w:rsid w:val="001973BE"/>
    <w:rsid w:val="001D541C"/>
    <w:rsid w:val="001F6882"/>
    <w:rsid w:val="0020765B"/>
    <w:rsid w:val="002076F7"/>
    <w:rsid w:val="00230B4A"/>
    <w:rsid w:val="00255288"/>
    <w:rsid w:val="00257320"/>
    <w:rsid w:val="002632EC"/>
    <w:rsid w:val="002824DF"/>
    <w:rsid w:val="002834A8"/>
    <w:rsid w:val="002E248F"/>
    <w:rsid w:val="003047C6"/>
    <w:rsid w:val="0036372D"/>
    <w:rsid w:val="0038753F"/>
    <w:rsid w:val="003D1426"/>
    <w:rsid w:val="003D2B4F"/>
    <w:rsid w:val="00405057"/>
    <w:rsid w:val="004153A2"/>
    <w:rsid w:val="0042173A"/>
    <w:rsid w:val="004526E9"/>
    <w:rsid w:val="00456853"/>
    <w:rsid w:val="00493F53"/>
    <w:rsid w:val="004A38C8"/>
    <w:rsid w:val="004B225A"/>
    <w:rsid w:val="004D6DAA"/>
    <w:rsid w:val="004E6357"/>
    <w:rsid w:val="004E7937"/>
    <w:rsid w:val="004F09D6"/>
    <w:rsid w:val="004F20CF"/>
    <w:rsid w:val="00555969"/>
    <w:rsid w:val="00582F76"/>
    <w:rsid w:val="00593AC1"/>
    <w:rsid w:val="0059618D"/>
    <w:rsid w:val="005B5A58"/>
    <w:rsid w:val="005D5218"/>
    <w:rsid w:val="00630E28"/>
    <w:rsid w:val="0063214B"/>
    <w:rsid w:val="006473EA"/>
    <w:rsid w:val="0065001F"/>
    <w:rsid w:val="00657562"/>
    <w:rsid w:val="00661A06"/>
    <w:rsid w:val="00694061"/>
    <w:rsid w:val="006E2954"/>
    <w:rsid w:val="00726D30"/>
    <w:rsid w:val="00751E63"/>
    <w:rsid w:val="00766CEC"/>
    <w:rsid w:val="007E777F"/>
    <w:rsid w:val="007F152B"/>
    <w:rsid w:val="00816582"/>
    <w:rsid w:val="00842200"/>
    <w:rsid w:val="00844E92"/>
    <w:rsid w:val="008D4BB9"/>
    <w:rsid w:val="008F12E7"/>
    <w:rsid w:val="0098486B"/>
    <w:rsid w:val="009876E1"/>
    <w:rsid w:val="009903DE"/>
    <w:rsid w:val="00990454"/>
    <w:rsid w:val="0099045E"/>
    <w:rsid w:val="009C1A75"/>
    <w:rsid w:val="009D6F10"/>
    <w:rsid w:val="009F70FE"/>
    <w:rsid w:val="00A0619D"/>
    <w:rsid w:val="00A15EA0"/>
    <w:rsid w:val="00A419A0"/>
    <w:rsid w:val="00AA1553"/>
    <w:rsid w:val="00AA58DE"/>
    <w:rsid w:val="00AB49AF"/>
    <w:rsid w:val="00B4343C"/>
    <w:rsid w:val="00BB363C"/>
    <w:rsid w:val="00BC5799"/>
    <w:rsid w:val="00BD5714"/>
    <w:rsid w:val="00C07FEA"/>
    <w:rsid w:val="00C20A41"/>
    <w:rsid w:val="00C46C05"/>
    <w:rsid w:val="00C72E04"/>
    <w:rsid w:val="00C972B1"/>
    <w:rsid w:val="00CA509A"/>
    <w:rsid w:val="00CB6DCA"/>
    <w:rsid w:val="00CF036E"/>
    <w:rsid w:val="00D2723D"/>
    <w:rsid w:val="00D632D1"/>
    <w:rsid w:val="00D82AA9"/>
    <w:rsid w:val="00DB4EE3"/>
    <w:rsid w:val="00DD4C1F"/>
    <w:rsid w:val="00DE06EE"/>
    <w:rsid w:val="00DF7567"/>
    <w:rsid w:val="00E50818"/>
    <w:rsid w:val="00E81F4A"/>
    <w:rsid w:val="00E8491C"/>
    <w:rsid w:val="00F018E2"/>
    <w:rsid w:val="00F1445E"/>
    <w:rsid w:val="00F17D0E"/>
    <w:rsid w:val="00FB3DB4"/>
    <w:rsid w:val="00FC2ED4"/>
    <w:rsid w:val="00FD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>
      <o:colormru v:ext="edit" colors="#bebeea,#d5daf3"/>
    </o:shapedefaults>
    <o:shapelayout v:ext="edit">
      <o:idmap v:ext="edit" data="1"/>
    </o:shapelayout>
  </w:shapeDefaults>
  <w:decimalSymbol w:val=","/>
  <w:listSeparator w:val=";"/>
  <w15:docId w15:val="{EB21DD4D-0CB2-4315-B4B9-D4F12C3D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Sidefod">
    <w:name w:val="footer"/>
    <w:aliases w:val="AL2Sidefod"/>
    <w:basedOn w:val="Normal"/>
    <w:autoRedefine/>
    <w:semiHidden/>
    <w:pPr>
      <w:tabs>
        <w:tab w:val="center" w:pos="4320"/>
        <w:tab w:val="left" w:pos="8460"/>
      </w:tabs>
    </w:pPr>
    <w:rPr>
      <w:rFonts w:ascii="Univers Medium" w:hAnsi="Univers Medium"/>
      <w:color w:val="333333"/>
      <w:kern w:val="22"/>
      <w:sz w:val="16"/>
      <w:szCs w:val="14"/>
    </w:rPr>
  </w:style>
  <w:style w:type="character" w:styleId="Kommentarhenvisning">
    <w:name w:val="annotation reference"/>
    <w:semiHidden/>
    <w:rPr>
      <w:sz w:val="16"/>
      <w:szCs w:val="16"/>
    </w:rPr>
  </w:style>
  <w:style w:type="paragraph" w:customStyle="1" w:styleId="AL2hilsen">
    <w:name w:val="AL2hilsen"/>
    <w:basedOn w:val="AL2normal"/>
    <w:next w:val="AL2normal"/>
    <w:autoRedefine/>
    <w:pPr>
      <w:spacing w:before="480" w:after="100" w:afterAutospacing="1"/>
    </w:pPr>
    <w:rPr>
      <w:noProof/>
    </w:rPr>
  </w:style>
  <w:style w:type="paragraph" w:customStyle="1" w:styleId="AL2normal">
    <w:name w:val="AL2normal"/>
    <w:basedOn w:val="Normal"/>
    <w:pPr>
      <w:spacing w:line="300" w:lineRule="exact"/>
    </w:pPr>
    <w:rPr>
      <w:rFonts w:ascii="Garamond" w:hAnsi="Garamond"/>
      <w:sz w:val="24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AL2overskrift2">
    <w:name w:val="AL2overskrift2"/>
    <w:basedOn w:val="AL2overskrift1"/>
    <w:pPr>
      <w:spacing w:after="0"/>
    </w:pPr>
    <w:rPr>
      <w:sz w:val="24"/>
    </w:rPr>
  </w:style>
  <w:style w:type="paragraph" w:styleId="Kommentartekst">
    <w:name w:val="annotation text"/>
    <w:basedOn w:val="Normal"/>
    <w:semiHidden/>
  </w:style>
  <w:style w:type="paragraph" w:customStyle="1" w:styleId="TypografiadresseblokMnsterIngen">
    <w:name w:val="Typografi adresseblok + Mønster: Ingen"/>
    <w:basedOn w:val="Normal"/>
    <w:pPr>
      <w:framePr w:w="2699" w:h="3782" w:hRule="exact" w:hSpace="57" w:wrap="notBeside" w:vAnchor="page" w:hAnchor="page" w:x="8790" w:y="2575"/>
      <w:spacing w:line="360" w:lineRule="auto"/>
    </w:pPr>
    <w:rPr>
      <w:rFonts w:ascii="Univers (W1)" w:hAnsi="Univers (W1)" w:cs="Times New Roman"/>
      <w:color w:val="808080"/>
      <w:kern w:val="22"/>
      <w:sz w:val="14"/>
    </w:rPr>
  </w:style>
  <w:style w:type="paragraph" w:customStyle="1" w:styleId="Ballontekst">
    <w:name w:val="Ballontekst"/>
    <w:basedOn w:val="Normal"/>
    <w:semiHidden/>
    <w:rPr>
      <w:rFonts w:ascii="Tahoma" w:hAnsi="Tahoma" w:cs="Tahoma"/>
      <w:sz w:val="16"/>
      <w:szCs w:val="16"/>
    </w:rPr>
  </w:style>
  <w:style w:type="paragraph" w:customStyle="1" w:styleId="AL2Modtageradresse">
    <w:name w:val="AL2Modtageradresse"/>
    <w:basedOn w:val="Normal"/>
    <w:autoRedefine/>
    <w:pPr>
      <w:framePr w:w="7380" w:h="2268" w:wrap="notBeside" w:vAnchor="page" w:hAnchor="page" w:x="1305" w:y="2055" w:anchorLock="1"/>
      <w:tabs>
        <w:tab w:val="left" w:pos="8640"/>
        <w:tab w:val="left" w:pos="8820"/>
        <w:tab w:val="left" w:pos="10800"/>
      </w:tabs>
      <w:spacing w:after="100" w:line="300" w:lineRule="exact"/>
      <w:ind w:right="1701"/>
    </w:pPr>
    <w:rPr>
      <w:rFonts w:ascii="Garamond" w:hAnsi="Garamond"/>
      <w:sz w:val="24"/>
    </w:rPr>
  </w:style>
  <w:style w:type="paragraph" w:customStyle="1" w:styleId="AL2adresseblok">
    <w:name w:val="AL2adresseblok"/>
    <w:basedOn w:val="Normal"/>
    <w:autoRedefine/>
    <w:pPr>
      <w:framePr w:w="1614" w:h="14040" w:hRule="exact" w:hSpace="57" w:wrap="around" w:vAnchor="page" w:hAnchor="page" w:x="9765" w:y="1696"/>
      <w:spacing w:line="360" w:lineRule="auto"/>
    </w:pPr>
    <w:rPr>
      <w:rFonts w:ascii="Univers Medium" w:hAnsi="Univers Medium"/>
      <w:color w:val="333333"/>
      <w:kern w:val="22"/>
      <w:sz w:val="16"/>
    </w:rPr>
  </w:style>
  <w:style w:type="paragraph" w:customStyle="1" w:styleId="AL2overskrift1">
    <w:name w:val="AL2overskrift1"/>
    <w:basedOn w:val="AL2normal"/>
    <w:next w:val="AL2normal"/>
    <w:pPr>
      <w:spacing w:after="200"/>
    </w:pPr>
    <w:rPr>
      <w:b/>
      <w:noProof/>
      <w:sz w:val="28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A58DE"/>
    <w:rPr>
      <w:rFonts w:ascii="Tahoma" w:hAnsi="Tahoma" w:cs="Tahoma"/>
      <w:sz w:val="16"/>
      <w:szCs w:val="16"/>
    </w:rPr>
  </w:style>
  <w:style w:type="paragraph" w:customStyle="1" w:styleId="AL2afsender">
    <w:name w:val="AL2afsender"/>
    <w:basedOn w:val="AL2hilsen"/>
    <w:pPr>
      <w:spacing w:before="0" w:after="0" w:afterAutospacing="0"/>
    </w:p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A58DE"/>
    <w:rPr>
      <w:rFonts w:ascii="Tahoma" w:hAnsi="Tahoma" w:cs="Tahoma"/>
      <w:sz w:val="16"/>
      <w:szCs w:val="16"/>
      <w:lang w:eastAsia="en-US"/>
    </w:rPr>
  </w:style>
  <w:style w:type="table" w:styleId="Tabel-Gitter">
    <w:name w:val="Table Grid"/>
    <w:basedOn w:val="Tabel-Normal"/>
    <w:uiPriority w:val="59"/>
    <w:rsid w:val="00984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8063C-8537-4939-8489-CCC694A3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30F24195</Template>
  <TotalTime>9</TotalTime>
  <Pages>1</Pages>
  <Words>122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[Navn]</vt:lpstr>
    </vt:vector>
  </TitlesOfParts>
  <Company>Microsoft Corporation</Company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[Navn]</dc:title>
  <dc:creator>Tania Guldhammer Andersen</dc:creator>
  <cp:lastModifiedBy>11059tga</cp:lastModifiedBy>
  <cp:revision>5</cp:revision>
  <cp:lastPrinted>2014-02-19T10:28:00Z</cp:lastPrinted>
  <dcterms:created xsi:type="dcterms:W3CDTF">2014-11-11T12:40:00Z</dcterms:created>
  <dcterms:modified xsi:type="dcterms:W3CDTF">2014-12-18T13:09:00Z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TC060914321030</vt:lpwstr>
  </property>
</Properties>
</file>